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E721A36"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4492A" w:rsidRPr="0034492A">
        <w:rPr>
          <w:rFonts w:ascii="Arial Narrow" w:hAnsi="Arial Narrow" w:cs="Arial"/>
          <w:b/>
          <w:bCs/>
        </w:rPr>
        <w:t>0168377</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36D0D99"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6E7C96">
        <w:rPr>
          <w:rFonts w:ascii="Arial Narrow" w:hAnsi="Arial Narrow"/>
          <w:b/>
          <w:bCs/>
        </w:rPr>
        <w:t>0011353</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6E7C96">
        <w:rPr>
          <w:rFonts w:ascii="Arial Narrow" w:hAnsi="Arial Narrow"/>
          <w:b/>
          <w:bCs/>
        </w:rPr>
        <w:t>JESUS MARIA OJEDA CASTRO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6E7C96">
        <w:rPr>
          <w:rFonts w:ascii="Arial Narrow" w:hAnsi="Arial Narrow"/>
        </w:rPr>
        <w:t>72.072.817</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6E7C96" w:rsidRPr="006E7C96">
        <w:rPr>
          <w:rFonts w:ascii="Arial Narrow" w:hAnsi="Arial Narrow"/>
          <w:b/>
          <w:bCs/>
        </w:rPr>
        <w:t>CUATROCIENTOS SESENTA Y SIETE MIL SETECIENTOS SESENTA Y SIETE PESOS M/CTE. ($467.767,00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6E7C96">
        <w:rPr>
          <w:rFonts w:ascii="Arial Narrow" w:hAnsi="Arial Narrow"/>
        </w:rPr>
        <w:t>35269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1FD4C5D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42DB5">
        <w:rPr>
          <w:rFonts w:ascii="Arial Narrow" w:hAnsi="Arial Narrow"/>
        </w:rPr>
        <w:t>16 de noviembre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ADAC0D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6E7C96">
        <w:rPr>
          <w:rFonts w:ascii="Arial Narrow" w:hAnsi="Arial Narrow"/>
          <w:b/>
          <w:bCs/>
        </w:rPr>
        <w:t>JESUS MARIA OJEDA CASTRO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6E7C96" w:rsidRPr="006E7C96">
        <w:rPr>
          <w:rFonts w:ascii="Arial Narrow" w:hAnsi="Arial Narrow"/>
          <w:b/>
          <w:bCs/>
        </w:rPr>
        <w:t>NOVECIENTOS TREINTA Y CINCO MIL QUINIENTOS TREINTA Y CUATRO PESOS M/CTE. ($935.534,00</w:t>
      </w:r>
      <w:r w:rsidR="00BD2A30" w:rsidRPr="00BD2A30">
        <w:rPr>
          <w:rFonts w:ascii="Arial Narrow" w:hAnsi="Arial Narrow"/>
          <w:b/>
          <w:bCs/>
          <w:lang w:val="es-CO"/>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2A5D33D"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6E7C96">
        <w:rPr>
          <w:rFonts w:ascii="Arial Narrow" w:hAnsi="Arial Narrow"/>
          <w:b/>
          <w:bCs/>
        </w:rPr>
        <w:t>JESUS MARIA OJEDA CASTRO</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6E7C96">
        <w:rPr>
          <w:rFonts w:ascii="Arial Narrow" w:hAnsi="Arial Narrow"/>
        </w:rPr>
        <w:t>72.072.817</w:t>
      </w:r>
      <w:r w:rsidR="00B10CAF" w:rsidRPr="008150B4">
        <w:rPr>
          <w:rFonts w:ascii="Arial Narrow" w:hAnsi="Arial Narrow"/>
        </w:rPr>
        <w:t>,por la suma de</w:t>
      </w:r>
      <w:r w:rsidR="00C501F8">
        <w:rPr>
          <w:rFonts w:ascii="Arial Narrow" w:hAnsi="Arial Narrow"/>
        </w:rPr>
        <w:t xml:space="preserve"> </w:t>
      </w:r>
      <w:r w:rsidR="006E7C96" w:rsidRPr="006E7C96">
        <w:rPr>
          <w:rFonts w:ascii="Arial Narrow" w:hAnsi="Arial Narrow"/>
          <w:b/>
          <w:bCs/>
        </w:rPr>
        <w:t>CUATROCIENTOS SESENTA Y SIETE MIL SETECIENTOS SESENTA Y SIETE PESOS M/CTE. ($467.767,00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6E7C96">
        <w:rPr>
          <w:rFonts w:ascii="Arial Narrow" w:hAnsi="Arial Narrow"/>
        </w:rPr>
        <w:t>35269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7C470D4A"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6E7C96">
        <w:rPr>
          <w:rFonts w:ascii="Arial Narrow" w:hAnsi="Arial Narrow"/>
          <w:b/>
          <w:bCs/>
        </w:rPr>
        <w:t>JESUS MARIA OJEDA CASTRO</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6E7C96">
        <w:rPr>
          <w:rFonts w:ascii="Arial Narrow" w:hAnsi="Arial Narrow"/>
        </w:rPr>
        <w:t>72.072.817</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1389F95E"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6E7C96">
        <w:rPr>
          <w:rFonts w:ascii="Arial Narrow" w:hAnsi="Arial Narrow"/>
          <w:i/>
          <w:iCs/>
          <w:noProof/>
          <w:sz w:val="16"/>
          <w:szCs w:val="16"/>
        </w:rPr>
        <w:t>JESUS MARIA OJEDA CASTRO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62F52" w14:textId="77777777" w:rsidR="00E05A49" w:rsidRDefault="00E05A49">
      <w:r>
        <w:separator/>
      </w:r>
    </w:p>
  </w:endnote>
  <w:endnote w:type="continuationSeparator" w:id="0">
    <w:p w14:paraId="0CC60DC9" w14:textId="77777777" w:rsidR="00E05A49" w:rsidRDefault="00E0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03B1C" w14:textId="77777777" w:rsidR="00E05A49" w:rsidRDefault="00E05A49">
      <w:r>
        <w:separator/>
      </w:r>
    </w:p>
  </w:footnote>
  <w:footnote w:type="continuationSeparator" w:id="0">
    <w:p w14:paraId="5DA610C9" w14:textId="77777777" w:rsidR="00E05A49" w:rsidRDefault="00E05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4CBC71A"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34492A" w:rsidRPr="0034492A">
      <w:rPr>
        <w:rFonts w:ascii="Arial Narrow" w:hAnsi="Arial Narrow" w:cs="Arial"/>
        <w:b/>
        <w:bCs/>
      </w:rPr>
      <w:t>0168377</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56D9"/>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1148"/>
    <w:rsid w:val="0018129B"/>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653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5A23"/>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492A"/>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4E1E"/>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876D8"/>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1C4"/>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49B5"/>
    <w:rsid w:val="00455AC4"/>
    <w:rsid w:val="00456969"/>
    <w:rsid w:val="00460AA9"/>
    <w:rsid w:val="00463080"/>
    <w:rsid w:val="00463B12"/>
    <w:rsid w:val="004678F3"/>
    <w:rsid w:val="0047043E"/>
    <w:rsid w:val="00470787"/>
    <w:rsid w:val="0047251A"/>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3D59"/>
    <w:rsid w:val="004B46F6"/>
    <w:rsid w:val="004B5D4F"/>
    <w:rsid w:val="004B6303"/>
    <w:rsid w:val="004B7995"/>
    <w:rsid w:val="004C47BA"/>
    <w:rsid w:val="004C4CE7"/>
    <w:rsid w:val="004C50F8"/>
    <w:rsid w:val="004C56D7"/>
    <w:rsid w:val="004C5D62"/>
    <w:rsid w:val="004C607C"/>
    <w:rsid w:val="004D08D0"/>
    <w:rsid w:val="004D12B0"/>
    <w:rsid w:val="004D3EEA"/>
    <w:rsid w:val="004D41CC"/>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2DB5"/>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77B81"/>
    <w:rsid w:val="00580898"/>
    <w:rsid w:val="00580CF7"/>
    <w:rsid w:val="00581493"/>
    <w:rsid w:val="00581FE8"/>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89A"/>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0DA"/>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E7C96"/>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5DE"/>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66E79"/>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D6E"/>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E759D"/>
    <w:rsid w:val="009F2156"/>
    <w:rsid w:val="009F3AD6"/>
    <w:rsid w:val="009F45CF"/>
    <w:rsid w:val="009F47A8"/>
    <w:rsid w:val="009F7E6B"/>
    <w:rsid w:val="00A01C27"/>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63"/>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8AA"/>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50A"/>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01F8"/>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4BF"/>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A49"/>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3743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TotalTime>
  <Pages>2</Pages>
  <Words>803</Words>
  <Characters>4422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2025-12-02T17:14:00Z</dcterms:created>
  <dcterms:modified xsi:type="dcterms:W3CDTF">2025-12-03T13:35:00Z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